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79AB" w14:textId="77777777" w:rsidR="00EA109D" w:rsidRDefault="00EA109D" w:rsidP="00EA109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665E55C8" w14:textId="77777777" w:rsidR="00EA109D" w:rsidRDefault="00EA109D" w:rsidP="00EA109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4C0DD07E" w14:textId="77777777" w:rsidR="00EA109D" w:rsidRDefault="00EA109D" w:rsidP="00EA109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9044EC2" w14:textId="77777777" w:rsidR="00EA109D" w:rsidRDefault="00EA109D" w:rsidP="00EA109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4E5246" w14:textId="77777777" w:rsidR="00EA109D" w:rsidRPr="00DD350F" w:rsidRDefault="00EA109D" w:rsidP="00EA109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D350F">
        <w:rPr>
          <w:rFonts w:ascii="Corbel" w:hAnsi="Corbel"/>
          <w:b/>
          <w:smallCaps/>
          <w:sz w:val="24"/>
          <w:szCs w:val="24"/>
        </w:rPr>
        <w:t>SYLABUS</w:t>
      </w:r>
    </w:p>
    <w:p w14:paraId="68B7338D" w14:textId="77777777" w:rsidR="00EA109D" w:rsidRPr="00DD350F" w:rsidRDefault="00EA109D" w:rsidP="00EA109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D350F">
        <w:rPr>
          <w:rFonts w:ascii="Corbel" w:hAnsi="Corbel"/>
          <w:b/>
          <w:smallCaps/>
          <w:sz w:val="24"/>
          <w:szCs w:val="24"/>
        </w:rPr>
        <w:t>dotyczy cyklu kształcenia 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DD350F">
        <w:rPr>
          <w:rFonts w:ascii="Corbel" w:hAnsi="Corbel"/>
          <w:b/>
          <w:smallCaps/>
          <w:sz w:val="24"/>
          <w:szCs w:val="24"/>
        </w:rPr>
        <w:t>-20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5741862E" w14:textId="77777777" w:rsidR="00EA109D" w:rsidRPr="00DD350F" w:rsidRDefault="00EA109D" w:rsidP="00EA109D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  <w:t xml:space="preserve">Rok akademicki   </w:t>
      </w:r>
      <w:r>
        <w:rPr>
          <w:rFonts w:ascii="Corbel" w:hAnsi="Corbel"/>
          <w:sz w:val="24"/>
          <w:szCs w:val="24"/>
        </w:rPr>
        <w:t>2027-2028</w:t>
      </w:r>
    </w:p>
    <w:p w14:paraId="458EA3E2" w14:textId="77777777" w:rsidR="0085747A" w:rsidRPr="00DD350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31F96F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D350F">
        <w:rPr>
          <w:rFonts w:ascii="Corbel" w:hAnsi="Corbel"/>
          <w:szCs w:val="24"/>
        </w:rPr>
        <w:t xml:space="preserve">1. </w:t>
      </w:r>
      <w:r w:rsidR="0085747A" w:rsidRPr="00DD350F">
        <w:rPr>
          <w:rFonts w:ascii="Corbel" w:hAnsi="Corbel"/>
          <w:szCs w:val="24"/>
        </w:rPr>
        <w:t xml:space="preserve">Podstawowe </w:t>
      </w:r>
      <w:r w:rsidR="00445970" w:rsidRPr="00DD350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D350F" w14:paraId="20320AC6" w14:textId="77777777" w:rsidTr="00DC60F8">
        <w:tc>
          <w:tcPr>
            <w:tcW w:w="2694" w:type="dxa"/>
            <w:vAlign w:val="center"/>
          </w:tcPr>
          <w:p w14:paraId="743AD31D" w14:textId="77777777" w:rsidR="0085747A" w:rsidRPr="00DD350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FC1FDCB" w14:textId="77777777" w:rsidR="0085747A" w:rsidRPr="00DD350F" w:rsidRDefault="00F13C00" w:rsidP="005C06E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metodyka pracy z rodziną osób ze spektrum autyzmu</w:t>
            </w:r>
          </w:p>
        </w:tc>
      </w:tr>
      <w:tr w:rsidR="0085747A" w:rsidRPr="00DD350F" w14:paraId="70B1939B" w14:textId="77777777" w:rsidTr="00DC60F8">
        <w:tc>
          <w:tcPr>
            <w:tcW w:w="2694" w:type="dxa"/>
            <w:vAlign w:val="center"/>
          </w:tcPr>
          <w:p w14:paraId="3AD3FFFC" w14:textId="77777777" w:rsidR="0085747A" w:rsidRPr="00DD350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1026E8" w14:textId="77777777" w:rsidR="0085747A" w:rsidRPr="00DD350F" w:rsidRDefault="00F13C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DD350F" w14:paraId="5E525EB7" w14:textId="77777777" w:rsidTr="00DC60F8">
        <w:tc>
          <w:tcPr>
            <w:tcW w:w="2694" w:type="dxa"/>
            <w:vAlign w:val="center"/>
          </w:tcPr>
          <w:p w14:paraId="67788EED" w14:textId="77777777" w:rsidR="0085747A" w:rsidRPr="00DD350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D350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10106A" w14:textId="200ACACC" w:rsidR="0085747A" w:rsidRPr="00DD350F" w:rsidRDefault="00244A19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4A1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D350F" w14:paraId="2C3FB5DB" w14:textId="77777777" w:rsidTr="00DC60F8">
        <w:tc>
          <w:tcPr>
            <w:tcW w:w="2694" w:type="dxa"/>
            <w:vAlign w:val="center"/>
          </w:tcPr>
          <w:p w14:paraId="190872C4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278C56" w14:textId="77777777" w:rsidR="0085747A" w:rsidRPr="00DD350F" w:rsidRDefault="00F13C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D350F" w14:paraId="6C1158C3" w14:textId="77777777" w:rsidTr="00DC60F8">
        <w:tc>
          <w:tcPr>
            <w:tcW w:w="2694" w:type="dxa"/>
            <w:vAlign w:val="center"/>
          </w:tcPr>
          <w:p w14:paraId="23305AB7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14F540" w14:textId="5152D437" w:rsidR="0085747A" w:rsidRPr="00DD350F" w:rsidRDefault="00175C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85747A" w:rsidRPr="00DD350F" w14:paraId="55D98997" w14:textId="77777777" w:rsidTr="00DC60F8">
        <w:tc>
          <w:tcPr>
            <w:tcW w:w="2694" w:type="dxa"/>
            <w:vAlign w:val="center"/>
          </w:tcPr>
          <w:p w14:paraId="708719BD" w14:textId="77777777" w:rsidR="0085747A" w:rsidRPr="00DD350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F34CE4" w14:textId="77777777" w:rsidR="0085747A" w:rsidRPr="00DD350F" w:rsidRDefault="001175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DD350F" w14:paraId="0213787E" w14:textId="77777777" w:rsidTr="00DC60F8">
        <w:tc>
          <w:tcPr>
            <w:tcW w:w="2694" w:type="dxa"/>
            <w:vAlign w:val="center"/>
          </w:tcPr>
          <w:p w14:paraId="158039A1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2F8BCF" w14:textId="77777777" w:rsidR="0085747A" w:rsidRPr="00DD350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DD350F" w14:paraId="087E9061" w14:textId="77777777" w:rsidTr="00DC60F8">
        <w:tc>
          <w:tcPr>
            <w:tcW w:w="2694" w:type="dxa"/>
            <w:vAlign w:val="center"/>
          </w:tcPr>
          <w:p w14:paraId="400229A7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04C822" w14:textId="783A7668" w:rsidR="0085747A" w:rsidRPr="00DD350F" w:rsidRDefault="00A26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DD350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DD350F" w14:paraId="1B727C26" w14:textId="77777777" w:rsidTr="00DC60F8">
        <w:tc>
          <w:tcPr>
            <w:tcW w:w="2694" w:type="dxa"/>
            <w:vAlign w:val="center"/>
          </w:tcPr>
          <w:p w14:paraId="7A758C69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D350F">
              <w:rPr>
                <w:rFonts w:ascii="Corbel" w:hAnsi="Corbel"/>
                <w:sz w:val="24"/>
                <w:szCs w:val="24"/>
              </w:rPr>
              <w:t>/y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989AAC" w14:textId="77777777" w:rsidR="0085747A" w:rsidRPr="00DD350F" w:rsidRDefault="005213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F13C00" w:rsidRPr="00DD350F" w14:paraId="0FE73335" w14:textId="77777777" w:rsidTr="00DC60F8">
        <w:tc>
          <w:tcPr>
            <w:tcW w:w="2694" w:type="dxa"/>
            <w:vAlign w:val="center"/>
          </w:tcPr>
          <w:p w14:paraId="1211721C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534768" w14:textId="77777777" w:rsidR="005C06EA" w:rsidRPr="00DD350F" w:rsidRDefault="00F13C00" w:rsidP="005C06E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D02A4" w:rsidRPr="00DD350F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5C06EA" w:rsidRPr="00DD350F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13C00" w:rsidRPr="00DD350F" w14:paraId="4A0794A2" w14:textId="77777777" w:rsidTr="00DC60F8">
        <w:tc>
          <w:tcPr>
            <w:tcW w:w="2694" w:type="dxa"/>
            <w:vAlign w:val="center"/>
          </w:tcPr>
          <w:p w14:paraId="33A4243D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0F038A" w14:textId="77777777" w:rsidR="00F13C00" w:rsidRPr="00DD350F" w:rsidRDefault="00F13C00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C00" w:rsidRPr="00DD350F" w14:paraId="289DA27C" w14:textId="77777777" w:rsidTr="00DC60F8">
        <w:tc>
          <w:tcPr>
            <w:tcW w:w="2694" w:type="dxa"/>
            <w:vAlign w:val="center"/>
          </w:tcPr>
          <w:p w14:paraId="1FDDD9FA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001E78" w14:textId="77777777" w:rsidR="00F13C00" w:rsidRPr="00DD350F" w:rsidRDefault="00F13C00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DD350F" w14:paraId="41E9493F" w14:textId="77777777" w:rsidTr="00DC60F8">
        <w:tc>
          <w:tcPr>
            <w:tcW w:w="2694" w:type="dxa"/>
            <w:vAlign w:val="center"/>
          </w:tcPr>
          <w:p w14:paraId="426F2E10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46EC70" w14:textId="69F0ED03" w:rsidR="0085747A" w:rsidRPr="00DD350F" w:rsidRDefault="004C2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</w:tbl>
    <w:p w14:paraId="2DABD772" w14:textId="77777777" w:rsidR="0085747A" w:rsidRPr="00DD350F" w:rsidRDefault="0085747A" w:rsidP="00F13C00">
      <w:pPr>
        <w:pStyle w:val="Podpunkty"/>
        <w:ind w:left="0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* </w:t>
      </w:r>
      <w:r w:rsidRPr="00DD350F">
        <w:rPr>
          <w:rFonts w:ascii="Corbel" w:hAnsi="Corbel"/>
          <w:i/>
          <w:sz w:val="24"/>
          <w:szCs w:val="24"/>
        </w:rPr>
        <w:t>-</w:t>
      </w:r>
      <w:r w:rsidR="00B90885" w:rsidRPr="00DD350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D350F">
        <w:rPr>
          <w:rFonts w:ascii="Corbel" w:hAnsi="Corbel"/>
          <w:b w:val="0"/>
          <w:sz w:val="24"/>
          <w:szCs w:val="24"/>
        </w:rPr>
        <w:t>e,</w:t>
      </w:r>
      <w:r w:rsidRPr="00DD350F">
        <w:rPr>
          <w:rFonts w:ascii="Corbel" w:hAnsi="Corbel"/>
          <w:i/>
          <w:sz w:val="24"/>
          <w:szCs w:val="24"/>
        </w:rPr>
        <w:t xml:space="preserve"> </w:t>
      </w:r>
      <w:r w:rsidRPr="00DD350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D350F">
        <w:rPr>
          <w:rFonts w:ascii="Corbel" w:hAnsi="Corbel"/>
          <w:b w:val="0"/>
          <w:i/>
          <w:sz w:val="24"/>
          <w:szCs w:val="24"/>
        </w:rPr>
        <w:t>w Jednostce</w:t>
      </w:r>
    </w:p>
    <w:p w14:paraId="3474F6EC" w14:textId="77777777" w:rsidR="00923D7D" w:rsidRPr="00DD350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63192A8" w14:textId="77777777" w:rsidR="0085747A" w:rsidRPr="00DD350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>1.</w:t>
      </w:r>
      <w:r w:rsidR="00E22FBC" w:rsidRPr="00DD350F">
        <w:rPr>
          <w:rFonts w:ascii="Corbel" w:hAnsi="Corbel"/>
          <w:sz w:val="24"/>
          <w:szCs w:val="24"/>
        </w:rPr>
        <w:t>1</w:t>
      </w:r>
      <w:r w:rsidRPr="00DD350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D3DF1E" w14:textId="77777777" w:rsidR="00923D7D" w:rsidRPr="00DD350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DD350F" w14:paraId="24C7812C" w14:textId="77777777" w:rsidTr="00F13C0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28E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Semestr</w:t>
            </w:r>
          </w:p>
          <w:p w14:paraId="5D88C790" w14:textId="77777777" w:rsidR="00015B8F" w:rsidRPr="00DD350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(</w:t>
            </w:r>
            <w:r w:rsidR="00363F78" w:rsidRPr="00DD350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C164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109C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3778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C7B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2F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2BB6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AE3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8B84" w14:textId="77777777" w:rsidR="00015B8F" w:rsidRPr="00DD350F" w:rsidRDefault="00F13C0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1E9E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D350F">
              <w:rPr>
                <w:rFonts w:ascii="Corbel" w:hAnsi="Corbel"/>
                <w:b/>
                <w:szCs w:val="24"/>
              </w:rPr>
              <w:t>Liczba pkt</w:t>
            </w:r>
            <w:r w:rsidR="00B90885" w:rsidRPr="00DD350F">
              <w:rPr>
                <w:rFonts w:ascii="Corbel" w:hAnsi="Corbel"/>
                <w:b/>
                <w:szCs w:val="24"/>
              </w:rPr>
              <w:t>.</w:t>
            </w:r>
            <w:r w:rsidRPr="00DD350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D350F" w14:paraId="0E6BAB92" w14:textId="77777777" w:rsidTr="00F13C00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2C82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418E" w14:textId="245F818A" w:rsidR="00015B8F" w:rsidRPr="00DD350F" w:rsidRDefault="004960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C59F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20DB" w14:textId="77777777" w:rsidR="00015B8F" w:rsidRPr="00DD350F" w:rsidRDefault="00F13C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3EF5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2F32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641C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62EF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FB8" w14:textId="17003DBE" w:rsidR="00015B8F" w:rsidRPr="00DD350F" w:rsidRDefault="004960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47F8" w14:textId="77777777" w:rsidR="00015B8F" w:rsidRPr="00DD350F" w:rsidRDefault="001A5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A1B589" w14:textId="77777777" w:rsidR="00923D7D" w:rsidRPr="00DD350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DBE3D21" w14:textId="77777777" w:rsidR="0085747A" w:rsidRPr="00DD350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>1.</w:t>
      </w:r>
      <w:r w:rsidR="00E22FBC" w:rsidRPr="00DD350F">
        <w:rPr>
          <w:rFonts w:ascii="Corbel" w:hAnsi="Corbel"/>
          <w:smallCaps w:val="0"/>
          <w:szCs w:val="24"/>
        </w:rPr>
        <w:t>2</w:t>
      </w:r>
      <w:r w:rsidR="00F83B28" w:rsidRPr="00DD350F">
        <w:rPr>
          <w:rFonts w:ascii="Corbel" w:hAnsi="Corbel"/>
          <w:smallCaps w:val="0"/>
          <w:szCs w:val="24"/>
        </w:rPr>
        <w:t>.</w:t>
      </w:r>
      <w:r w:rsidR="00F83B28" w:rsidRPr="00DD350F">
        <w:rPr>
          <w:rFonts w:ascii="Corbel" w:hAnsi="Corbel"/>
          <w:smallCaps w:val="0"/>
          <w:szCs w:val="24"/>
        </w:rPr>
        <w:tab/>
      </w:r>
      <w:r w:rsidRPr="00DD350F">
        <w:rPr>
          <w:rFonts w:ascii="Corbel" w:hAnsi="Corbel"/>
          <w:smallCaps w:val="0"/>
          <w:szCs w:val="24"/>
        </w:rPr>
        <w:t xml:space="preserve">Sposób realizacji zajęć  </w:t>
      </w:r>
    </w:p>
    <w:p w14:paraId="063C1E91" w14:textId="77777777" w:rsidR="00F13C00" w:rsidRPr="00DD350F" w:rsidRDefault="00F13C00" w:rsidP="00F13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eastAsia="MS Gothic" w:hAnsi="Corbel"/>
          <w:b w:val="0"/>
          <w:szCs w:val="24"/>
        </w:rPr>
        <w:sym w:font="Wingdings" w:char="F078"/>
      </w:r>
      <w:r w:rsidRPr="00DD350F">
        <w:rPr>
          <w:rFonts w:ascii="Corbel" w:eastAsia="MS Gothic" w:hAnsi="Corbel"/>
          <w:b w:val="0"/>
          <w:szCs w:val="24"/>
        </w:rPr>
        <w:t xml:space="preserve"> </w:t>
      </w:r>
      <w:r w:rsidRPr="00DD350F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B6D52A7" w14:textId="77777777" w:rsidR="00F13C00" w:rsidRPr="00DD350F" w:rsidRDefault="00F13C00" w:rsidP="00F13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350F">
        <w:rPr>
          <w:rFonts w:ascii="MS Gothic" w:eastAsia="MS Gothic" w:hAnsi="MS Gothic" w:cs="MS Gothic" w:hint="eastAsia"/>
          <w:b w:val="0"/>
          <w:szCs w:val="24"/>
        </w:rPr>
        <w:t>☐</w:t>
      </w:r>
      <w:r w:rsidRPr="00DD35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08B06D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6524AF" w14:textId="77777777" w:rsidR="00F13C00" w:rsidRPr="00DD350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1.3 </w:t>
      </w:r>
      <w:r w:rsidR="00F83B28" w:rsidRPr="00DD350F">
        <w:rPr>
          <w:rFonts w:ascii="Corbel" w:hAnsi="Corbel"/>
          <w:smallCaps w:val="0"/>
          <w:szCs w:val="24"/>
        </w:rPr>
        <w:tab/>
      </w:r>
      <w:r w:rsidRPr="00DD350F">
        <w:rPr>
          <w:rFonts w:ascii="Corbel" w:hAnsi="Corbel"/>
          <w:smallCaps w:val="0"/>
          <w:szCs w:val="24"/>
        </w:rPr>
        <w:t>For</w:t>
      </w:r>
      <w:r w:rsidR="00445970" w:rsidRPr="00DD350F">
        <w:rPr>
          <w:rFonts w:ascii="Corbel" w:hAnsi="Corbel"/>
          <w:smallCaps w:val="0"/>
          <w:szCs w:val="24"/>
        </w:rPr>
        <w:t xml:space="preserve">ma zaliczenia przedmiotu </w:t>
      </w:r>
      <w:r w:rsidRPr="00DD350F">
        <w:rPr>
          <w:rFonts w:ascii="Corbel" w:hAnsi="Corbel"/>
          <w:smallCaps w:val="0"/>
          <w:szCs w:val="24"/>
        </w:rPr>
        <w:t xml:space="preserve"> (z toku)</w:t>
      </w:r>
      <w:r w:rsidR="00402141" w:rsidRPr="00DD350F">
        <w:rPr>
          <w:rFonts w:ascii="Corbel" w:hAnsi="Corbel"/>
          <w:smallCaps w:val="0"/>
          <w:szCs w:val="24"/>
        </w:rPr>
        <w:t xml:space="preserve">: </w:t>
      </w:r>
    </w:p>
    <w:p w14:paraId="273D144F" w14:textId="77777777" w:rsidR="00E22FBC" w:rsidRPr="00DD350F" w:rsidRDefault="00F13C0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ab/>
      </w:r>
      <w:r w:rsidR="00E22FBC" w:rsidRPr="00DD350F">
        <w:rPr>
          <w:rFonts w:ascii="Corbel" w:hAnsi="Corbel"/>
          <w:b w:val="0"/>
          <w:smallCaps w:val="0"/>
          <w:szCs w:val="24"/>
        </w:rPr>
        <w:t>zaliczenie z oceną</w:t>
      </w:r>
    </w:p>
    <w:p w14:paraId="6D40E028" w14:textId="77777777" w:rsidR="009C54AE" w:rsidRPr="00DD350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446FB" w14:textId="77777777" w:rsidR="00E960BB" w:rsidRPr="00DD350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350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3C2C5AF6" w14:textId="77777777" w:rsidTr="00745302">
        <w:tc>
          <w:tcPr>
            <w:tcW w:w="9670" w:type="dxa"/>
          </w:tcPr>
          <w:p w14:paraId="0C83ED1E" w14:textId="67166AC9" w:rsidR="0085747A" w:rsidRPr="00DD350F" w:rsidRDefault="00161B6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sytuacją rodzinną osób </w:t>
            </w:r>
            <w:r w:rsidR="00C11F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spektrum autyzmu.</w:t>
            </w:r>
          </w:p>
        </w:tc>
      </w:tr>
    </w:tbl>
    <w:p w14:paraId="0CAA58A7" w14:textId="77777777" w:rsidR="000C6E6A" w:rsidRPr="00DD350F" w:rsidRDefault="000C6E6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17A481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350F">
        <w:rPr>
          <w:rFonts w:ascii="Corbel" w:hAnsi="Corbel"/>
          <w:szCs w:val="24"/>
        </w:rPr>
        <w:t>3.</w:t>
      </w:r>
      <w:r w:rsidR="0085747A" w:rsidRPr="00DD350F">
        <w:rPr>
          <w:rFonts w:ascii="Corbel" w:hAnsi="Corbel"/>
          <w:szCs w:val="24"/>
        </w:rPr>
        <w:t xml:space="preserve"> </w:t>
      </w:r>
      <w:r w:rsidR="00A84C85" w:rsidRPr="00DD350F">
        <w:rPr>
          <w:rFonts w:ascii="Corbel" w:hAnsi="Corbel"/>
          <w:szCs w:val="24"/>
        </w:rPr>
        <w:t>cele, efekty uczenia się</w:t>
      </w:r>
      <w:r w:rsidR="0085747A" w:rsidRPr="00DD350F">
        <w:rPr>
          <w:rFonts w:ascii="Corbel" w:hAnsi="Corbel"/>
          <w:szCs w:val="24"/>
        </w:rPr>
        <w:t xml:space="preserve"> , treści Programowe i stosowane metody Dydaktyczne</w:t>
      </w:r>
    </w:p>
    <w:p w14:paraId="6C0EDEA6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8074D4" w14:textId="77777777" w:rsidR="00F83B28" w:rsidRPr="00DD350F" w:rsidRDefault="0071620A" w:rsidP="000C6E6A">
      <w:pPr>
        <w:pStyle w:val="Podpunkty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D350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F78D7" w:rsidRPr="00DD350F" w14:paraId="6FD7E62D" w14:textId="77777777" w:rsidTr="004626D9">
        <w:tc>
          <w:tcPr>
            <w:tcW w:w="845" w:type="dxa"/>
          </w:tcPr>
          <w:p w14:paraId="080E997F" w14:textId="77777777" w:rsidR="002F78D7" w:rsidRPr="00DD350F" w:rsidRDefault="002F78D7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3323649F" w14:textId="3FE6D352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C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harakterystyka najważniejszych mechanizmów psychospołecznych występujących w</w:t>
            </w:r>
            <w:r w:rsidR="009E4755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rodzinie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>osoby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272A86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 (żałoba, adaptacja do niepełnosprawności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dziecka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, zmaganie się ze stresem</w:t>
            </w:r>
            <w:r w:rsidR="00DC0222">
              <w:rPr>
                <w:rFonts w:ascii="Corbel" w:hAnsi="Corbel"/>
                <w:b w:val="0"/>
                <w:bCs/>
                <w:sz w:val="24"/>
                <w:szCs w:val="24"/>
              </w:rPr>
              <w:t>, relacje romantyczne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)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2F78D7" w:rsidRPr="00DD350F" w14:paraId="1978E966" w14:textId="77777777" w:rsidTr="004626D9">
        <w:tc>
          <w:tcPr>
            <w:tcW w:w="845" w:type="dxa"/>
          </w:tcPr>
          <w:p w14:paraId="48A631F3" w14:textId="77777777" w:rsidR="002F78D7" w:rsidRPr="00DD350F" w:rsidRDefault="002F78D7" w:rsidP="002F78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AD71CCF" w14:textId="7795A215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mówienie specyfiki wzajemnych relacji specjalistów pracujących z osobą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 (terapeutów, nauczycieli, wychowawców) oraz relacji z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jej 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rodziną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2F78D7" w:rsidRPr="00DD350F" w14:paraId="2E8F97C1" w14:textId="77777777" w:rsidTr="004626D9">
        <w:tc>
          <w:tcPr>
            <w:tcW w:w="845" w:type="dxa"/>
          </w:tcPr>
          <w:p w14:paraId="4E9EAA5F" w14:textId="77777777" w:rsidR="002F78D7" w:rsidRPr="00DD350F" w:rsidRDefault="002F78D7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</w:tcPr>
          <w:p w14:paraId="37FAE0D2" w14:textId="73A476A4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R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ozwijanie umiejętność tworzenia programów wsparcia dla rodziny z osobą </w:t>
            </w:r>
            <w:r w:rsidR="00272A86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55BD9B2F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F72C45" w14:textId="77777777" w:rsidR="001D7B54" w:rsidRPr="00DD350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t xml:space="preserve">3.2 </w:t>
      </w:r>
      <w:r w:rsidR="001D7B54" w:rsidRPr="00DD350F">
        <w:rPr>
          <w:rFonts w:ascii="Corbel" w:hAnsi="Corbel"/>
          <w:b/>
          <w:sz w:val="24"/>
          <w:szCs w:val="24"/>
        </w:rPr>
        <w:t xml:space="preserve">Efekty </w:t>
      </w:r>
      <w:r w:rsidR="00C05F44" w:rsidRPr="00DD350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D350F">
        <w:rPr>
          <w:rFonts w:ascii="Corbel" w:hAnsi="Corbel"/>
          <w:b/>
          <w:sz w:val="24"/>
          <w:szCs w:val="24"/>
        </w:rPr>
        <w:t>dla przedmiotu</w:t>
      </w:r>
      <w:r w:rsidR="00445970" w:rsidRPr="00DD350F">
        <w:rPr>
          <w:rFonts w:ascii="Corbel" w:hAnsi="Corbel"/>
          <w:sz w:val="24"/>
          <w:szCs w:val="24"/>
        </w:rPr>
        <w:t xml:space="preserve"> </w:t>
      </w:r>
    </w:p>
    <w:p w14:paraId="566A36DF" w14:textId="77777777" w:rsidR="001D7B54" w:rsidRPr="00DD350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A109D" w:rsidRPr="00DD350F" w14:paraId="48935598" w14:textId="77777777" w:rsidTr="009C7592">
        <w:tc>
          <w:tcPr>
            <w:tcW w:w="1681" w:type="dxa"/>
            <w:vAlign w:val="center"/>
          </w:tcPr>
          <w:p w14:paraId="4A5EE25A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smallCaps w:val="0"/>
                <w:szCs w:val="24"/>
              </w:rPr>
              <w:t>EK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51E6DB0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B62CE5A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D35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09D" w:rsidRPr="00DD350F" w14:paraId="755448CC" w14:textId="77777777" w:rsidTr="009C7592">
        <w:tc>
          <w:tcPr>
            <w:tcW w:w="1681" w:type="dxa"/>
          </w:tcPr>
          <w:p w14:paraId="57478EA5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F383564" w14:textId="77777777" w:rsidR="00EA109D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F82">
              <w:rPr>
                <w:rFonts w:ascii="Corbel" w:hAnsi="Corbel"/>
                <w:b w:val="0"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5A653B48" w14:textId="77777777" w:rsidR="00EA109D" w:rsidRPr="001C5A3E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F82">
              <w:rPr>
                <w:rFonts w:ascii="Corbel" w:hAnsi="Corbel"/>
                <w:b w:val="0"/>
                <w:smallCaps w:val="0"/>
                <w:szCs w:val="24"/>
              </w:rPr>
              <w:t>E.1A.W2. psychologiczno-pedagogiczne podstawy wiedzy o zaburzeniach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>autyzmu 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>neuropsychologii; zagadnienie zaburzeń ze spektrum autyzmu w kontekście innych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>zaburzeń neurorozwojowych, w tym afazji, mózgowego porażenia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>i ADHD; charakterystykę psychologiczną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wczesne symptomy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znaczenie środowiska fizycznego, stymulacji i integracji sensorycznej w autyzmie;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specyfikę funkcjonowania poznawczego, emocjonalnego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 zaburzeniach ze spektrum autyzmu; zagadnienie mowy, języka i 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osób z zaburzeniami ze spektrum autyzmu; zasady diagnozy psychopedagogicznej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profile funkcjonalne;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narzędzia diagnostyczne, ze szczególnym uwzględnieniem międzynarodowego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„złotego standardu diagnostycznego” ADI-R (Autism Diagnostic Interview-Revised) i ADOS (Autism Diagnostic Obsevation Schedule); metody 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psychologiczno-pedagogiczne stosowane w terapii autyzmu w kontekście praktyki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opartej na dowodach (evidence base practice), w tym ESDM (The Early Start</w:t>
            </w:r>
          </w:p>
          <w:p w14:paraId="78A02008" w14:textId="77777777" w:rsidR="00EA109D" w:rsidRPr="001C5A3E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>Denver Model); zasady korekcji zachowań i metody rozwiązywania problemów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wychowawczych u dzieci lub uczniów z zaburzeniami ze spektrum autyzmu;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podejścia do edukacji i terapii dzieci lub uczniów z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autyzmu, w tym modele edukacyjno-terapeutyczne, wybrane metody i formy pracy</w:t>
            </w:r>
          </w:p>
          <w:p w14:paraId="31F9BBCF" w14:textId="77777777" w:rsidR="00EA109D" w:rsidRPr="00DD350F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terapii; zagadnienia pracy z rodzicami lub opiekunami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 zaburzeniami ze spektrum autyzmu, wsparcia terapeutycznego i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psychospołecznej rodzinie, wsparcia osoby z zaburzeniami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 dorosłym życiu; problematykę zatrudnienia dorosłych osób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ze spektrum autyzmu.</w:t>
            </w:r>
          </w:p>
        </w:tc>
        <w:tc>
          <w:tcPr>
            <w:tcW w:w="1865" w:type="dxa"/>
          </w:tcPr>
          <w:p w14:paraId="54A6B310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1A3055DD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  <w:p w14:paraId="4B5ACC16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109D" w:rsidRPr="00DD350F" w14:paraId="2A39D030" w14:textId="77777777" w:rsidTr="009C7592">
        <w:tc>
          <w:tcPr>
            <w:tcW w:w="1681" w:type="dxa"/>
          </w:tcPr>
          <w:p w14:paraId="3D79AE06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15F606" w14:textId="77777777" w:rsidR="00EA109D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658BEF7C" w14:textId="77777777" w:rsidR="00EA109D" w:rsidRPr="00DD350F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>E.1A.U2.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podstawy neuropsychologii; określać zaburzenia ze spektrum autyzmu i inne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zaburzenia neurorozwojowe, w tym afazję, mózgowe porażenie dziecięce i ADHD;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autyzmu; określać 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funkcjonalne; stosować metody i narzędzia diagnostyczne, ze szczególnym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uwzględnieniem międzynarodowego „złotego standardu diagnostycznego” ADI-R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(Autism Diagnostic Interview-Revised) i ADOS (Autism Diagnostic Obsevation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Schedule); 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na dowodach (evidence base practice), w tym ESDM (The Early Start Denver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Model);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</w:p>
        </w:tc>
        <w:tc>
          <w:tcPr>
            <w:tcW w:w="1865" w:type="dxa"/>
          </w:tcPr>
          <w:p w14:paraId="446F67CD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EDFF57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PS.U4.</w:t>
            </w:r>
          </w:p>
          <w:p w14:paraId="4569543E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  <w:p w14:paraId="74D1ABBC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PS.U11.</w:t>
            </w:r>
          </w:p>
          <w:p w14:paraId="2AB62F1A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109D" w:rsidRPr="00DD350F" w14:paraId="485C0A9F" w14:textId="77777777" w:rsidTr="009C7592">
        <w:tc>
          <w:tcPr>
            <w:tcW w:w="1681" w:type="dxa"/>
          </w:tcPr>
          <w:p w14:paraId="06F48FD1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6F3DF840" w14:textId="77777777" w:rsidR="00EA109D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Cs/>
                <w:smallCaps w:val="0"/>
                <w:szCs w:val="24"/>
              </w:rPr>
              <w:t>W zakresie kompetencji społecznych student jest gotów do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7699959" w14:textId="77777777" w:rsidR="00EA109D" w:rsidRPr="00DD350F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>E.2A.K1. okazywania empatii dzieciom i uczniom potrzebującym wsparcia i pomocy;</w:t>
            </w:r>
          </w:p>
        </w:tc>
        <w:tc>
          <w:tcPr>
            <w:tcW w:w="1865" w:type="dxa"/>
          </w:tcPr>
          <w:p w14:paraId="692CCCF6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BFED34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FBDD0D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109D" w:rsidRPr="00DD350F" w14:paraId="67FF82FA" w14:textId="77777777" w:rsidTr="009C7592">
        <w:tc>
          <w:tcPr>
            <w:tcW w:w="1681" w:type="dxa"/>
          </w:tcPr>
          <w:p w14:paraId="0E1059DF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45466E7" w14:textId="77777777" w:rsidR="00EA109D" w:rsidRPr="00DD350F" w:rsidRDefault="00EA109D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E.2A.K2. profesjonalnego rozwiązywania konfliktów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klasie szkolnej i grupie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wychowawczej;</w:t>
            </w:r>
          </w:p>
        </w:tc>
        <w:tc>
          <w:tcPr>
            <w:tcW w:w="1865" w:type="dxa"/>
          </w:tcPr>
          <w:p w14:paraId="54FC69CF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2740562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BF3FA6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F99E32" w14:textId="77777777" w:rsidR="0085747A" w:rsidRPr="00DD350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t>3.3</w:t>
      </w:r>
      <w:r w:rsidR="001D7B54" w:rsidRPr="00DD350F">
        <w:rPr>
          <w:rFonts w:ascii="Corbel" w:hAnsi="Corbel"/>
          <w:b/>
          <w:sz w:val="24"/>
          <w:szCs w:val="24"/>
        </w:rPr>
        <w:t xml:space="preserve"> </w:t>
      </w:r>
      <w:r w:rsidR="0085747A" w:rsidRPr="00DD350F">
        <w:rPr>
          <w:rFonts w:ascii="Corbel" w:hAnsi="Corbel"/>
          <w:b/>
          <w:sz w:val="24"/>
          <w:szCs w:val="24"/>
        </w:rPr>
        <w:t>T</w:t>
      </w:r>
      <w:r w:rsidR="001D7B54" w:rsidRPr="00DD350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D350F">
        <w:rPr>
          <w:rFonts w:ascii="Corbel" w:hAnsi="Corbel"/>
          <w:sz w:val="24"/>
          <w:szCs w:val="24"/>
        </w:rPr>
        <w:t xml:space="preserve">  </w:t>
      </w:r>
    </w:p>
    <w:p w14:paraId="2E36A44E" w14:textId="77777777" w:rsidR="0085747A" w:rsidRPr="00DD350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Problematyka wykładu </w:t>
      </w:r>
    </w:p>
    <w:p w14:paraId="014A0A66" w14:textId="77777777" w:rsidR="00675843" w:rsidRPr="00DD350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3D434413" w14:textId="77777777" w:rsidTr="00E229E3">
        <w:tc>
          <w:tcPr>
            <w:tcW w:w="9520" w:type="dxa"/>
          </w:tcPr>
          <w:p w14:paraId="107D982A" w14:textId="77777777" w:rsidR="0085747A" w:rsidRPr="00DD350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29E3" w:rsidRPr="00DD350F" w14:paraId="3FF62F22" w14:textId="77777777" w:rsidTr="00E229E3">
        <w:tc>
          <w:tcPr>
            <w:tcW w:w="9520" w:type="dxa"/>
          </w:tcPr>
          <w:p w14:paraId="58975073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Psychospołeczne uwarunkowania odbioru przez rodziców diagnozy ASD u dziecka.</w:t>
            </w:r>
          </w:p>
        </w:tc>
      </w:tr>
      <w:tr w:rsidR="00E229E3" w:rsidRPr="00DD350F" w14:paraId="23AE440B" w14:textId="77777777" w:rsidTr="00E229E3">
        <w:tc>
          <w:tcPr>
            <w:tcW w:w="9520" w:type="dxa"/>
          </w:tcPr>
          <w:p w14:paraId="627AFFA5" w14:textId="20CF97E2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Adaptacja do niepełnosprawności dziecka. Etapy żałoby</w:t>
            </w:r>
            <w:r w:rsidR="00EF423B">
              <w:rPr>
                <w:rFonts w:ascii="Corbel" w:hAnsi="Corbel"/>
                <w:sz w:val="24"/>
                <w:szCs w:val="24"/>
              </w:rPr>
              <w:t>, proponowane wsparcie.</w:t>
            </w:r>
          </w:p>
        </w:tc>
      </w:tr>
      <w:tr w:rsidR="00E229E3" w:rsidRPr="00DD350F" w14:paraId="7DF66E8D" w14:textId="77777777" w:rsidTr="00E229E3">
        <w:tc>
          <w:tcPr>
            <w:tcW w:w="9520" w:type="dxa"/>
          </w:tcPr>
          <w:p w14:paraId="6F75316F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Zmaganie się ze stresem przez rodziców dzieci z ASD. Przyczyny rodzicielskiego stresu i uwarunkowania radzenia sobie. Zasoby i ich kreowanie.</w:t>
            </w:r>
          </w:p>
        </w:tc>
      </w:tr>
      <w:tr w:rsidR="00E229E3" w:rsidRPr="00DD350F" w14:paraId="6BD4281B" w14:textId="77777777" w:rsidTr="00E229E3">
        <w:tc>
          <w:tcPr>
            <w:tcW w:w="9520" w:type="dxa"/>
          </w:tcPr>
          <w:p w14:paraId="71FC018B" w14:textId="31562F26" w:rsidR="00E229E3" w:rsidRPr="00DD350F" w:rsidRDefault="007C5A01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Zespół wypalenia sił u rodziców dzieci z ASD - najważniejsze przyczyny i profilaktyka.</w:t>
            </w:r>
          </w:p>
        </w:tc>
      </w:tr>
      <w:tr w:rsidR="00E229E3" w:rsidRPr="00DD350F" w14:paraId="187BA75C" w14:textId="77777777" w:rsidTr="00E229E3">
        <w:tc>
          <w:tcPr>
            <w:tcW w:w="9520" w:type="dxa"/>
          </w:tcPr>
          <w:p w14:paraId="45138254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Rozwój potraumatyczny rodziców osób ze spektrum autyzmu.</w:t>
            </w:r>
          </w:p>
        </w:tc>
      </w:tr>
      <w:tr w:rsidR="007C5A01" w:rsidRPr="00DD350F" w14:paraId="62C2B3ED" w14:textId="77777777" w:rsidTr="00E229E3">
        <w:tc>
          <w:tcPr>
            <w:tcW w:w="9520" w:type="dxa"/>
          </w:tcPr>
          <w:p w14:paraId="3D8CEF3C" w14:textId="7F24EEA1" w:rsidR="007C5A01" w:rsidRPr="00DD350F" w:rsidRDefault="007C5A01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5A01">
              <w:rPr>
                <w:rFonts w:ascii="Corbel" w:hAnsi="Corbel"/>
                <w:sz w:val="24"/>
                <w:szCs w:val="24"/>
              </w:rPr>
              <w:t xml:space="preserve">Przymierze na rzecz dziecka: rodzice </w:t>
            </w:r>
            <w:r w:rsidR="00180C0C">
              <w:rPr>
                <w:rFonts w:ascii="Corbel" w:hAnsi="Corbel"/>
                <w:sz w:val="24"/>
                <w:szCs w:val="24"/>
              </w:rPr>
              <w:t>-</w:t>
            </w:r>
            <w:r w:rsidRPr="007C5A01">
              <w:rPr>
                <w:rFonts w:ascii="Corbel" w:hAnsi="Corbel"/>
                <w:sz w:val="24"/>
                <w:szCs w:val="24"/>
              </w:rPr>
              <w:t xml:space="preserve"> specjaliści </w:t>
            </w:r>
            <w:r w:rsidR="00180C0C">
              <w:rPr>
                <w:rFonts w:ascii="Corbel" w:hAnsi="Corbel"/>
                <w:sz w:val="24"/>
                <w:szCs w:val="24"/>
              </w:rPr>
              <w:t>-</w:t>
            </w:r>
            <w:r w:rsidRPr="007C5A01">
              <w:rPr>
                <w:rFonts w:ascii="Corbel" w:hAnsi="Corbel"/>
                <w:sz w:val="24"/>
                <w:szCs w:val="24"/>
              </w:rPr>
              <w:t xml:space="preserve"> nauczyciele.</w:t>
            </w:r>
          </w:p>
        </w:tc>
      </w:tr>
      <w:tr w:rsidR="00E229E3" w:rsidRPr="00DD350F" w14:paraId="0196F1B3" w14:textId="77777777" w:rsidTr="00E229E3">
        <w:tc>
          <w:tcPr>
            <w:tcW w:w="9520" w:type="dxa"/>
          </w:tcPr>
          <w:p w14:paraId="5AD03BE7" w14:textId="4FBA662D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Relacje romantyczne </w:t>
            </w:r>
            <w:r w:rsidR="002163AF">
              <w:rPr>
                <w:rFonts w:ascii="Corbel" w:hAnsi="Corbel"/>
                <w:sz w:val="24"/>
                <w:szCs w:val="24"/>
              </w:rPr>
              <w:t xml:space="preserve">(partnerskie i małżeńskie) </w:t>
            </w:r>
            <w:r w:rsidRPr="00DD350F">
              <w:rPr>
                <w:rFonts w:ascii="Corbel" w:hAnsi="Corbel"/>
                <w:sz w:val="24"/>
                <w:szCs w:val="24"/>
              </w:rPr>
              <w:t>osób ze spektrum autyzmu.</w:t>
            </w:r>
            <w:r w:rsidR="00EF423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6C31F45" w14:textId="77777777" w:rsidR="000C6E6A" w:rsidRPr="00DD350F" w:rsidRDefault="000C6E6A" w:rsidP="000C6E6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693593B" w14:textId="7DCCC56E" w:rsidR="0085747A" w:rsidRPr="00DD350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Problematyka </w:t>
      </w:r>
      <w:r w:rsidR="004079FE">
        <w:rPr>
          <w:rFonts w:ascii="Corbel" w:hAnsi="Corbel"/>
          <w:sz w:val="24"/>
          <w:szCs w:val="24"/>
        </w:rPr>
        <w:t>warsztatów</w:t>
      </w:r>
    </w:p>
    <w:p w14:paraId="6DD3167E" w14:textId="77777777" w:rsidR="0085747A" w:rsidRPr="00DD350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2AEB453B" w14:textId="77777777" w:rsidTr="00E229E3">
        <w:tc>
          <w:tcPr>
            <w:tcW w:w="9520" w:type="dxa"/>
          </w:tcPr>
          <w:p w14:paraId="5612D110" w14:textId="77777777" w:rsidR="0085747A" w:rsidRPr="00DD350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29E3" w:rsidRPr="00DD350F" w14:paraId="06429323" w14:textId="77777777" w:rsidTr="00E229E3">
        <w:tc>
          <w:tcPr>
            <w:tcW w:w="9520" w:type="dxa"/>
          </w:tcPr>
          <w:p w14:paraId="1ECBA9EC" w14:textId="0BAD531A" w:rsidR="00E229E3" w:rsidRPr="00DD350F" w:rsidRDefault="00E229E3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Organizacja środowiska terapeutycznego</w:t>
            </w:r>
            <w:r w:rsidR="00175AA1">
              <w:rPr>
                <w:rFonts w:ascii="Corbel" w:hAnsi="Corbel"/>
                <w:sz w:val="24"/>
                <w:szCs w:val="24"/>
              </w:rPr>
              <w:t>,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066189">
              <w:rPr>
                <w:rFonts w:ascii="Corbel" w:hAnsi="Corbel"/>
                <w:sz w:val="24"/>
                <w:szCs w:val="24"/>
              </w:rPr>
              <w:t>wspierającego</w:t>
            </w:r>
            <w:r w:rsidR="006475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350F">
              <w:rPr>
                <w:rFonts w:ascii="Corbel" w:hAnsi="Corbel"/>
                <w:sz w:val="24"/>
                <w:szCs w:val="24"/>
              </w:rPr>
              <w:t>os</w:t>
            </w:r>
            <w:r w:rsidR="00647547">
              <w:rPr>
                <w:rFonts w:ascii="Corbel" w:hAnsi="Corbel"/>
                <w:sz w:val="24"/>
                <w:szCs w:val="24"/>
              </w:rPr>
              <w:t>oby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8402F7" w:rsidRPr="008402F7">
              <w:rPr>
                <w:rFonts w:ascii="Corbel" w:hAnsi="Corbel"/>
                <w:sz w:val="24"/>
                <w:szCs w:val="24"/>
              </w:rPr>
              <w:t>w spektrum autyzmu</w:t>
            </w:r>
            <w:r w:rsidR="00066189">
              <w:rPr>
                <w:rFonts w:ascii="Corbel" w:hAnsi="Corbel"/>
                <w:sz w:val="24"/>
                <w:szCs w:val="24"/>
              </w:rPr>
              <w:t xml:space="preserve"> i ich rodziny</w:t>
            </w:r>
            <w:r w:rsidRPr="00DD350F">
              <w:rPr>
                <w:rFonts w:ascii="Corbel" w:hAnsi="Corbel"/>
                <w:sz w:val="24"/>
                <w:szCs w:val="24"/>
              </w:rPr>
              <w:t>. Terapeuta wiodący a terapeuci wspomagający. Zakres obowiązków, obszary współpracy</w:t>
            </w:r>
            <w:r w:rsidR="002163AF">
              <w:rPr>
                <w:rFonts w:ascii="Corbel" w:hAnsi="Corbel"/>
                <w:sz w:val="24"/>
                <w:szCs w:val="24"/>
              </w:rPr>
              <w:t xml:space="preserve"> z rodziną</w:t>
            </w:r>
            <w:r w:rsidRPr="00DD350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163AF" w:rsidRPr="00DD350F" w14:paraId="7EF015A2" w14:textId="77777777" w:rsidTr="00E229E3">
        <w:tc>
          <w:tcPr>
            <w:tcW w:w="9520" w:type="dxa"/>
          </w:tcPr>
          <w:p w14:paraId="41FF6C71" w14:textId="5B1FFBAC" w:rsidR="002163AF" w:rsidRPr="00DD350F" w:rsidRDefault="004F008E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działań </w:t>
            </w:r>
            <w:r w:rsidR="00347066" w:rsidRPr="00347066">
              <w:rPr>
                <w:rFonts w:ascii="Corbel" w:hAnsi="Corbel"/>
                <w:sz w:val="24"/>
                <w:szCs w:val="24"/>
              </w:rPr>
              <w:t>na rzecz jakości związku</w:t>
            </w:r>
            <w:r w:rsidR="00347066">
              <w:rPr>
                <w:rFonts w:ascii="Corbel" w:hAnsi="Corbel"/>
                <w:sz w:val="24"/>
                <w:szCs w:val="24"/>
              </w:rPr>
              <w:t xml:space="preserve"> (małżeńskiego, partnerskiego) osób w spektrum autyzmu.</w:t>
            </w:r>
          </w:p>
        </w:tc>
      </w:tr>
      <w:tr w:rsidR="002163AF" w:rsidRPr="00DD350F" w14:paraId="431359F5" w14:textId="77777777" w:rsidTr="00E229E3">
        <w:tc>
          <w:tcPr>
            <w:tcW w:w="9520" w:type="dxa"/>
          </w:tcPr>
          <w:p w14:paraId="339DAD6F" w14:textId="1FE1E1E9" w:rsidR="002163AF" w:rsidRPr="00DD350F" w:rsidRDefault="002163AF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wsparcia, warsztaty</w:t>
            </w:r>
            <w:r w:rsidR="00796D3D">
              <w:rPr>
                <w:rFonts w:ascii="Corbel" w:hAnsi="Corbel"/>
                <w:sz w:val="24"/>
                <w:szCs w:val="24"/>
              </w:rPr>
              <w:t xml:space="preserve"> i</w:t>
            </w:r>
            <w:r w:rsidR="008402F7">
              <w:rPr>
                <w:rFonts w:ascii="Corbel" w:hAnsi="Corbel"/>
                <w:sz w:val="24"/>
                <w:szCs w:val="24"/>
              </w:rPr>
              <w:t xml:space="preserve"> poradnictwo</w:t>
            </w:r>
            <w:r>
              <w:rPr>
                <w:rFonts w:ascii="Corbel" w:hAnsi="Corbel"/>
                <w:sz w:val="24"/>
                <w:szCs w:val="24"/>
              </w:rPr>
              <w:t xml:space="preserve"> indywidualne dla członków rodzin</w:t>
            </w:r>
            <w:r w:rsidR="007848BC">
              <w:rPr>
                <w:rFonts w:ascii="Corbel" w:hAnsi="Corbel"/>
                <w:sz w:val="24"/>
                <w:szCs w:val="24"/>
              </w:rPr>
              <w:t xml:space="preserve">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402F7" w:rsidRPr="008402F7">
              <w:rPr>
                <w:rFonts w:ascii="Corbel" w:hAnsi="Corbel"/>
                <w:sz w:val="24"/>
                <w:szCs w:val="24"/>
              </w:rPr>
              <w:t>w spektrum autyzmu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29E3" w:rsidRPr="00DD350F" w14:paraId="6A6B4737" w14:textId="77777777" w:rsidTr="00E229E3">
        <w:tc>
          <w:tcPr>
            <w:tcW w:w="9520" w:type="dxa"/>
          </w:tcPr>
          <w:p w14:paraId="5166A8EC" w14:textId="0CC58AA4" w:rsidR="00E229E3" w:rsidRPr="00DD350F" w:rsidRDefault="00E229E3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Opracowywanie programów wsparcia dla rodzin z osobą </w:t>
            </w:r>
            <w:r w:rsidR="008402F7">
              <w:rPr>
                <w:rFonts w:ascii="Corbel" w:hAnsi="Corbel"/>
                <w:sz w:val="24"/>
                <w:szCs w:val="24"/>
              </w:rPr>
              <w:t>w spektrum autyzmu</w:t>
            </w:r>
            <w:r w:rsidR="002163A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097EEE2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B42F24" w14:textId="77777777" w:rsidR="0085747A" w:rsidRPr="00DD350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>3.4 Metody dydaktyczne</w:t>
      </w:r>
      <w:r w:rsidRPr="00DD350F">
        <w:rPr>
          <w:rFonts w:ascii="Corbel" w:hAnsi="Corbel"/>
          <w:b w:val="0"/>
          <w:smallCaps w:val="0"/>
          <w:szCs w:val="24"/>
        </w:rPr>
        <w:t xml:space="preserve"> </w:t>
      </w:r>
    </w:p>
    <w:p w14:paraId="4E814627" w14:textId="77777777" w:rsidR="00BA5015" w:rsidRPr="00DD350F" w:rsidRDefault="00BA5015" w:rsidP="00BA5015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506D2A59" w14:textId="6F81ACD0" w:rsidR="0085747A" w:rsidRPr="00DD350F" w:rsidRDefault="00A756BF" w:rsidP="00BA50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95014E" w:rsidRPr="00DD350F">
        <w:rPr>
          <w:rFonts w:ascii="Corbel" w:hAnsi="Corbel"/>
          <w:b w:val="0"/>
          <w:smallCaps w:val="0"/>
          <w:szCs w:val="24"/>
        </w:rPr>
        <w:t>arsztaty</w:t>
      </w:r>
      <w:r w:rsidR="00BA5015" w:rsidRPr="00DD350F">
        <w:rPr>
          <w:rFonts w:ascii="Corbel" w:hAnsi="Corbel"/>
          <w:b w:val="0"/>
          <w:smallCaps w:val="0"/>
          <w:szCs w:val="24"/>
        </w:rPr>
        <w:t xml:space="preserve">: </w:t>
      </w:r>
      <w:r w:rsidR="0095014E" w:rsidRPr="00DD350F">
        <w:rPr>
          <w:rFonts w:ascii="Corbel" w:hAnsi="Corbel"/>
          <w:b w:val="0"/>
          <w:smallCaps w:val="0"/>
          <w:szCs w:val="24"/>
        </w:rPr>
        <w:t>analiza</w:t>
      </w:r>
      <w:r w:rsidR="00541D54">
        <w:rPr>
          <w:rFonts w:ascii="Corbel" w:hAnsi="Corbel"/>
          <w:b w:val="0"/>
          <w:smallCaps w:val="0"/>
          <w:szCs w:val="24"/>
        </w:rPr>
        <w:t xml:space="preserve"> tekstów,</w:t>
      </w:r>
      <w:r w:rsidR="0095014E" w:rsidRPr="00DD350F">
        <w:rPr>
          <w:rFonts w:ascii="Corbel" w:hAnsi="Corbel"/>
          <w:b w:val="0"/>
          <w:smallCaps w:val="0"/>
          <w:szCs w:val="24"/>
        </w:rPr>
        <w:t xml:space="preserve"> </w:t>
      </w:r>
      <w:r w:rsidR="00BA5015" w:rsidRPr="00DD350F">
        <w:rPr>
          <w:rFonts w:ascii="Corbel" w:hAnsi="Corbel"/>
          <w:b w:val="0"/>
          <w:smallCaps w:val="0"/>
          <w:szCs w:val="24"/>
        </w:rPr>
        <w:t>studium przypadku, dyskusja, burza mózgów</w:t>
      </w:r>
      <w:r w:rsidR="004C270F">
        <w:rPr>
          <w:rFonts w:ascii="Corbel" w:hAnsi="Corbel"/>
          <w:b w:val="0"/>
          <w:smallCaps w:val="0"/>
          <w:szCs w:val="24"/>
        </w:rPr>
        <w:t>, praca w podgrupach.</w:t>
      </w:r>
    </w:p>
    <w:p w14:paraId="06FE6C8E" w14:textId="77777777" w:rsidR="0085747A" w:rsidRPr="00DD350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 </w:t>
      </w:r>
      <w:r w:rsidR="0085747A" w:rsidRPr="00DD350F">
        <w:rPr>
          <w:rFonts w:ascii="Corbel" w:hAnsi="Corbel"/>
          <w:smallCaps w:val="0"/>
          <w:szCs w:val="24"/>
        </w:rPr>
        <w:t>METODY I KRYTERIA OCENY</w:t>
      </w:r>
      <w:r w:rsidR="009F4610" w:rsidRPr="00DD350F">
        <w:rPr>
          <w:rFonts w:ascii="Corbel" w:hAnsi="Corbel"/>
          <w:smallCaps w:val="0"/>
          <w:szCs w:val="24"/>
        </w:rPr>
        <w:t xml:space="preserve"> </w:t>
      </w:r>
    </w:p>
    <w:p w14:paraId="69973D5A" w14:textId="77777777" w:rsidR="00923D7D" w:rsidRPr="00DD350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19A79E" w14:textId="77777777" w:rsidR="0085747A" w:rsidRPr="00DD350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350F">
        <w:rPr>
          <w:rFonts w:ascii="Corbel" w:hAnsi="Corbel"/>
          <w:smallCaps w:val="0"/>
          <w:szCs w:val="24"/>
        </w:rPr>
        <w:t>uczenia się</w:t>
      </w:r>
    </w:p>
    <w:p w14:paraId="75405740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55"/>
        <w:gridCol w:w="2403"/>
      </w:tblGrid>
      <w:tr w:rsidR="00EA109D" w:rsidRPr="00DD350F" w14:paraId="1F6535E6" w14:textId="77777777" w:rsidTr="009C7592">
        <w:tc>
          <w:tcPr>
            <w:tcW w:w="1962" w:type="dxa"/>
            <w:vAlign w:val="center"/>
          </w:tcPr>
          <w:p w14:paraId="346AABF6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55" w:type="dxa"/>
            <w:vAlign w:val="center"/>
          </w:tcPr>
          <w:p w14:paraId="7B53D42E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FE46B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48EAB284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ECF3D07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109D" w:rsidRPr="00DD350F" w14:paraId="0A830793" w14:textId="77777777" w:rsidTr="009C7592">
        <w:tc>
          <w:tcPr>
            <w:tcW w:w="1962" w:type="dxa"/>
          </w:tcPr>
          <w:p w14:paraId="08D171E1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155" w:type="dxa"/>
          </w:tcPr>
          <w:p w14:paraId="660A767D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403" w:type="dxa"/>
          </w:tcPr>
          <w:p w14:paraId="3A708AA1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EA109D" w:rsidRPr="00DD350F" w14:paraId="5E3B3210" w14:textId="77777777" w:rsidTr="009C7592">
        <w:tc>
          <w:tcPr>
            <w:tcW w:w="1962" w:type="dxa"/>
          </w:tcPr>
          <w:p w14:paraId="5FC65802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55" w:type="dxa"/>
          </w:tcPr>
          <w:p w14:paraId="572B3B1D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403" w:type="dxa"/>
          </w:tcPr>
          <w:p w14:paraId="3087A113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EA109D" w:rsidRPr="00DD350F" w14:paraId="5315CF41" w14:textId="77777777" w:rsidTr="009C7592">
        <w:tc>
          <w:tcPr>
            <w:tcW w:w="1962" w:type="dxa"/>
          </w:tcPr>
          <w:p w14:paraId="1FFC79B0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55" w:type="dxa"/>
          </w:tcPr>
          <w:p w14:paraId="33D521AA" w14:textId="1152F42C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Odpowiedzi studentów</w:t>
            </w:r>
          </w:p>
        </w:tc>
        <w:tc>
          <w:tcPr>
            <w:tcW w:w="2403" w:type="dxa"/>
          </w:tcPr>
          <w:p w14:paraId="1279509A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EA109D" w:rsidRPr="00DD350F" w14:paraId="2FD9EEA7" w14:textId="77777777" w:rsidTr="009C7592">
        <w:tc>
          <w:tcPr>
            <w:tcW w:w="1962" w:type="dxa"/>
          </w:tcPr>
          <w:p w14:paraId="06BCCA02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55" w:type="dxa"/>
          </w:tcPr>
          <w:p w14:paraId="139E5697" w14:textId="77777777" w:rsidR="00EA109D" w:rsidRPr="00DD350F" w:rsidRDefault="00EA109D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403" w:type="dxa"/>
          </w:tcPr>
          <w:p w14:paraId="3C6CAA9C" w14:textId="77777777" w:rsidR="00EA109D" w:rsidRPr="00DD350F" w:rsidRDefault="00EA109D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192C1E8" w14:textId="77777777" w:rsidR="00923D7D" w:rsidRPr="00DD350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5ACCF" w14:textId="77777777" w:rsidR="0085747A" w:rsidRPr="00DD350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4.2 </w:t>
      </w:r>
      <w:r w:rsidR="0085747A" w:rsidRPr="00DD350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D350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37A37" w:rsidRPr="00DD350F" w14:paraId="284A4F44" w14:textId="77777777" w:rsidTr="009C7592">
        <w:tc>
          <w:tcPr>
            <w:tcW w:w="9670" w:type="dxa"/>
          </w:tcPr>
          <w:p w14:paraId="36C1D4AC" w14:textId="77777777" w:rsidR="00B37A37" w:rsidRPr="003D1232" w:rsidRDefault="00B37A3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3D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4508AE4B" w14:textId="77777777" w:rsidR="00B37A37" w:rsidRPr="003D1232" w:rsidRDefault="00B37A3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9133BA0" w14:textId="77777777" w:rsidR="00B37A37" w:rsidRPr="003D1232" w:rsidRDefault="00B37A3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1E354CB" w14:textId="77777777" w:rsidR="00B37A37" w:rsidRPr="003D1232" w:rsidRDefault="00B37A3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938F0B3" w14:textId="77777777" w:rsidR="00B37A37" w:rsidRPr="003D1232" w:rsidRDefault="00B37A3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876CDBB" w14:textId="77777777" w:rsidR="00B37A37" w:rsidRPr="003D1232" w:rsidRDefault="00B37A3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0BF5C71" w14:textId="77777777" w:rsidR="00B37A37" w:rsidRPr="00DD350F" w:rsidRDefault="00B37A3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4E635EA2" w14:textId="77777777" w:rsidR="00923D7D" w:rsidRPr="00DD350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42B20C5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9513A2" w14:textId="77777777" w:rsidR="009F4610" w:rsidRPr="00DD350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t xml:space="preserve">5. </w:t>
      </w:r>
      <w:r w:rsidR="00C61DC5" w:rsidRPr="00DD350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1F278A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DD350F" w14:paraId="605ED062" w14:textId="77777777" w:rsidTr="0066672B">
        <w:tc>
          <w:tcPr>
            <w:tcW w:w="5274" w:type="dxa"/>
            <w:vAlign w:val="center"/>
          </w:tcPr>
          <w:p w14:paraId="7D3C8C01" w14:textId="77777777" w:rsidR="0085747A" w:rsidRPr="00DD350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D350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D350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16D40F62" w14:textId="77777777" w:rsidR="0085747A" w:rsidRPr="00DD350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D350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D350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D350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D350F" w14:paraId="371B3A95" w14:textId="77777777" w:rsidTr="0066672B">
        <w:tc>
          <w:tcPr>
            <w:tcW w:w="5274" w:type="dxa"/>
          </w:tcPr>
          <w:p w14:paraId="306D18C4" w14:textId="77777777" w:rsidR="0085747A" w:rsidRPr="00DD350F" w:rsidRDefault="00C61DC5" w:rsidP="00C32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G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D350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D350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D350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645BF6E2" w14:textId="2A7D050D" w:rsidR="0085747A" w:rsidRPr="00DD350F" w:rsidRDefault="004960B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DD350F" w14:paraId="7B2092E3" w14:textId="77777777" w:rsidTr="0066672B">
        <w:tc>
          <w:tcPr>
            <w:tcW w:w="5274" w:type="dxa"/>
          </w:tcPr>
          <w:p w14:paraId="19E03C2F" w14:textId="2F73DDE2" w:rsidR="004C270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D350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4C270F">
              <w:rPr>
                <w:rFonts w:ascii="Corbel" w:hAnsi="Corbel"/>
                <w:sz w:val="24"/>
                <w:szCs w:val="24"/>
              </w:rPr>
              <w:t>:</w:t>
            </w:r>
          </w:p>
          <w:p w14:paraId="519AF8A1" w14:textId="5412F0AB" w:rsidR="00C61DC5" w:rsidRPr="00DD350F" w:rsidRDefault="004C27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>zaliczenie końcowe</w:t>
            </w:r>
          </w:p>
        </w:tc>
        <w:tc>
          <w:tcPr>
            <w:tcW w:w="4246" w:type="dxa"/>
          </w:tcPr>
          <w:p w14:paraId="2C12C0ED" w14:textId="6908AB6A" w:rsidR="00C61DC5" w:rsidRDefault="00C61DC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412476" w14:textId="1641B415" w:rsidR="00A756BF" w:rsidRPr="00DD350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DD350F" w14:paraId="2D628872" w14:textId="77777777" w:rsidTr="0066672B">
        <w:tc>
          <w:tcPr>
            <w:tcW w:w="5274" w:type="dxa"/>
          </w:tcPr>
          <w:p w14:paraId="27252F9F" w14:textId="744B118B" w:rsidR="004C270F" w:rsidRDefault="00C61DC5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C270F">
              <w:rPr>
                <w:rFonts w:ascii="Corbel" w:hAnsi="Corbel"/>
                <w:sz w:val="24"/>
                <w:szCs w:val="24"/>
              </w:rPr>
              <w:t>:</w:t>
            </w:r>
            <w:r w:rsidR="009B1ADF"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4C270F">
              <w:rPr>
                <w:rFonts w:ascii="Corbel" w:hAnsi="Corbel"/>
                <w:sz w:val="24"/>
                <w:szCs w:val="24"/>
              </w:rPr>
              <w:t xml:space="preserve">- - </w:t>
            </w:r>
            <w:r w:rsidRPr="00DD350F">
              <w:rPr>
                <w:rFonts w:ascii="Corbel" w:hAnsi="Corbel"/>
                <w:sz w:val="24"/>
                <w:szCs w:val="24"/>
              </w:rPr>
              <w:t>przygotowanie do zajęć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7606445" w14:textId="7EECEF6A" w:rsidR="004C270F" w:rsidRDefault="004C270F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>analiza</w:t>
            </w:r>
            <w:r w:rsidR="005A2E02" w:rsidRPr="00DD350F">
              <w:rPr>
                <w:rFonts w:ascii="Corbel" w:hAnsi="Corbel"/>
                <w:sz w:val="24"/>
                <w:szCs w:val="24"/>
              </w:rPr>
              <w:t xml:space="preserve"> literatury </w:t>
            </w:r>
          </w:p>
          <w:p w14:paraId="2BB00E5E" w14:textId="4F80C32F" w:rsidR="00C61DC5" w:rsidRPr="00DD350F" w:rsidRDefault="004C270F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 xml:space="preserve"> pracy pisemnej</w:t>
            </w:r>
          </w:p>
        </w:tc>
        <w:tc>
          <w:tcPr>
            <w:tcW w:w="4246" w:type="dxa"/>
          </w:tcPr>
          <w:p w14:paraId="59329278" w14:textId="05ED6D8A" w:rsidR="00C61DC5" w:rsidRDefault="00C61DC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D07E30" w14:textId="77777777" w:rsidR="00A756B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98A1149" w14:textId="14FB3E86" w:rsidR="00A756BF" w:rsidRDefault="004960B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37A37">
              <w:rPr>
                <w:rFonts w:ascii="Corbel" w:hAnsi="Corbel"/>
                <w:sz w:val="24"/>
                <w:szCs w:val="24"/>
              </w:rPr>
              <w:t>8</w:t>
            </w:r>
          </w:p>
          <w:p w14:paraId="1C240863" w14:textId="5792405E" w:rsidR="00A756BF" w:rsidRPr="00DD350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DD350F" w14:paraId="6260E90E" w14:textId="77777777" w:rsidTr="0066672B">
        <w:tc>
          <w:tcPr>
            <w:tcW w:w="5274" w:type="dxa"/>
          </w:tcPr>
          <w:p w14:paraId="38194605" w14:textId="77777777" w:rsidR="0085747A" w:rsidRPr="00DD350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CA00808" w14:textId="77777777" w:rsidR="0085747A" w:rsidRPr="00DD350F" w:rsidRDefault="001A509D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D350F" w14:paraId="2C335BB3" w14:textId="77777777" w:rsidTr="0066672B">
        <w:tc>
          <w:tcPr>
            <w:tcW w:w="5274" w:type="dxa"/>
          </w:tcPr>
          <w:p w14:paraId="3AD9A93C" w14:textId="77777777" w:rsidR="0085747A" w:rsidRPr="00DD350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B3E32E5" w14:textId="77777777" w:rsidR="0085747A" w:rsidRPr="00DD350F" w:rsidRDefault="001A509D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951BA11" w14:textId="77777777" w:rsidR="0085747A" w:rsidRPr="00DD350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350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D350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5C086C" w14:textId="77777777" w:rsidR="003E1941" w:rsidRPr="00DD350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BC06CD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6. </w:t>
      </w:r>
      <w:r w:rsidR="0085747A" w:rsidRPr="00DD350F">
        <w:rPr>
          <w:rFonts w:ascii="Corbel" w:hAnsi="Corbel"/>
          <w:smallCaps w:val="0"/>
          <w:szCs w:val="24"/>
        </w:rPr>
        <w:t>PRAKTYKI ZAWO</w:t>
      </w:r>
      <w:r w:rsidR="009D3F3B" w:rsidRPr="00DD350F">
        <w:rPr>
          <w:rFonts w:ascii="Corbel" w:hAnsi="Corbel"/>
          <w:smallCaps w:val="0"/>
          <w:szCs w:val="24"/>
        </w:rPr>
        <w:t>DOWE W RAMACH PRZEDMIOTU</w:t>
      </w:r>
    </w:p>
    <w:p w14:paraId="105DD213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274"/>
      </w:tblGrid>
      <w:tr w:rsidR="0085747A" w:rsidRPr="00DD350F" w14:paraId="35D6BD5E" w14:textId="77777777" w:rsidTr="0066672B">
        <w:trPr>
          <w:trHeight w:val="397"/>
        </w:trPr>
        <w:tc>
          <w:tcPr>
            <w:tcW w:w="4082" w:type="dxa"/>
          </w:tcPr>
          <w:p w14:paraId="7A50D015" w14:textId="77777777" w:rsidR="0085747A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274" w:type="dxa"/>
          </w:tcPr>
          <w:p w14:paraId="094BA3C7" w14:textId="77777777" w:rsidR="0085747A" w:rsidRPr="00DD350F" w:rsidRDefault="0066672B" w:rsidP="00666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D350F" w14:paraId="139A5513" w14:textId="77777777" w:rsidTr="0066672B">
        <w:trPr>
          <w:trHeight w:val="397"/>
        </w:trPr>
        <w:tc>
          <w:tcPr>
            <w:tcW w:w="4082" w:type="dxa"/>
          </w:tcPr>
          <w:p w14:paraId="0A2BA235" w14:textId="77777777" w:rsidR="0085747A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274" w:type="dxa"/>
          </w:tcPr>
          <w:p w14:paraId="46FA83AD" w14:textId="77777777" w:rsidR="0085747A" w:rsidRPr="00DD350F" w:rsidRDefault="0066672B" w:rsidP="00666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2BE697C" w14:textId="77777777" w:rsidR="003E1941" w:rsidRPr="00DD350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E17AA2" w14:textId="77777777" w:rsidR="0085747A" w:rsidRPr="00DD350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7. </w:t>
      </w:r>
      <w:r w:rsidR="0085747A" w:rsidRPr="00DD350F">
        <w:rPr>
          <w:rFonts w:ascii="Corbel" w:hAnsi="Corbel"/>
          <w:smallCaps w:val="0"/>
          <w:szCs w:val="24"/>
        </w:rPr>
        <w:t>LITERATURA</w:t>
      </w:r>
      <w:r w:rsidRPr="00DD350F">
        <w:rPr>
          <w:rFonts w:ascii="Corbel" w:hAnsi="Corbel"/>
          <w:smallCaps w:val="0"/>
          <w:szCs w:val="24"/>
        </w:rPr>
        <w:t xml:space="preserve"> </w:t>
      </w:r>
    </w:p>
    <w:p w14:paraId="4E2A88B8" w14:textId="77777777" w:rsidR="00675843" w:rsidRPr="00DD350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DD350F" w14:paraId="7841CCBA" w14:textId="77777777" w:rsidTr="0066672B">
        <w:trPr>
          <w:trHeight w:val="397"/>
        </w:trPr>
        <w:tc>
          <w:tcPr>
            <w:tcW w:w="9356" w:type="dxa"/>
          </w:tcPr>
          <w:p w14:paraId="50CBDC06" w14:textId="77777777" w:rsidR="006A0DCB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C4C293" w14:textId="77777777" w:rsidR="006A0DCB" w:rsidRPr="00DD350F" w:rsidRDefault="006A0D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2694690" w14:textId="77777777" w:rsidR="00745CED" w:rsidRPr="00DD350F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Pisula, E. (2012). </w:t>
            </w:r>
            <w:r w:rsidRPr="00DD350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Rodzice dzieci z autyzmem</w:t>
            </w: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PWN.</w:t>
            </w:r>
          </w:p>
          <w:p w14:paraId="6BC4CEE3" w14:textId="1D97D1D5" w:rsidR="00A756BF" w:rsidRPr="00DD350F" w:rsidRDefault="00A756BF" w:rsidP="007C5A01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Barłóg, K. (2020). </w:t>
            </w:r>
            <w:r w:rsidR="007C5A01" w:rsidRPr="007C5A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Sytuacja w systemach rodzinnych z dzieckiem z ASD w świetle Modelu Kołowego Davida H. Olsona</w:t>
            </w:r>
            <w:r w:rsidR="007C5A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Rzeszów: Wydawnictwo UR.</w:t>
            </w:r>
          </w:p>
        </w:tc>
      </w:tr>
      <w:tr w:rsidR="0085747A" w:rsidRPr="00DD350F" w14:paraId="6D0E08A5" w14:textId="77777777" w:rsidTr="0066672B">
        <w:trPr>
          <w:trHeight w:val="397"/>
        </w:trPr>
        <w:tc>
          <w:tcPr>
            <w:tcW w:w="9356" w:type="dxa"/>
          </w:tcPr>
          <w:p w14:paraId="0F57FBED" w14:textId="77777777" w:rsidR="003C018B" w:rsidRPr="00DD350F" w:rsidRDefault="0085747A" w:rsidP="000903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686C6B" w14:textId="77777777" w:rsidR="003C018B" w:rsidRPr="00DD350F" w:rsidRDefault="003C018B" w:rsidP="0009036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6A141CFC" w14:textId="77777777" w:rsidR="00167B19" w:rsidRPr="00DD350F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Gosztyła, T. (2017)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Ojcowie dzieci z autyzmem w relacjach rodzinnych i terapeutycznych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W: A. Myszka, K.I. Bieńkowska, I. Marczykowska (red.), Głos - Język – Komunikacja nr 4. Funkcjonowanie społeczne dzieci z problemami komunikacyjnymi (s. 31-39). Rzeszów: Wydawnictwo UR.</w:t>
            </w:r>
          </w:p>
          <w:p w14:paraId="20A8E0C4" w14:textId="77777777" w:rsidR="00167B19" w:rsidRPr="00DD350F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Gosztyła, T., Trubiłowicz, E. (2017).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Matki dzieci z autyzmem – kluczowe wyzwania i proponowane wsparcie. 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W: K. Barłóg (red.), Dziecko z autyzmem wyzwaniem dla współczesnej szkoły (s. 111-123). Rzeszów: Wydawnictwo UR.</w:t>
            </w:r>
          </w:p>
          <w:p w14:paraId="09C3844A" w14:textId="2BF9F98E" w:rsidR="00167B19" w:rsidRPr="00DD350F" w:rsidRDefault="00600CB6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Lew-Koralewicz, A. (</w:t>
            </w:r>
            <w:r w:rsidR="007246F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2018). </w:t>
            </w:r>
            <w:r w:rsidR="0050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Zachowania trudne a satysfakcja z życia matek dzieci i młodzieży z niepełnosprawnością</w:t>
            </w:r>
            <w:r w:rsidR="00D82E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Niepełnosprawność –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agadnienia,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roblemy,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ozwiązania</w:t>
            </w:r>
            <w:r w:rsidR="00D82E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="00FE6BE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27, </w:t>
            </w:r>
            <w:r w:rsidR="0054782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54-65.</w:t>
            </w:r>
          </w:p>
          <w:p w14:paraId="2CB6D07E" w14:textId="0414BFE2" w:rsidR="00CC5D13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Prokopiak, A., Palak, Z. (red.) (2017).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i rodzina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Lublin: Wydawnictwo Uniwersytetu Marii Curie-Skłodowskiej.</w:t>
            </w:r>
          </w:p>
          <w:p w14:paraId="048774BC" w14:textId="7634707C" w:rsidR="007C5A01" w:rsidRPr="00DD350F" w:rsidRDefault="007C5A01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C5A0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Randall, P., Parker, J. (2010). </w:t>
            </w:r>
            <w:r w:rsidRPr="007C5A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Autyzm: jak pomóc rodzinie</w:t>
            </w:r>
            <w:r w:rsidRPr="007C5A0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Wyd. 2. Sopot: GWP.</w:t>
            </w:r>
          </w:p>
          <w:p w14:paraId="7C6941CB" w14:textId="77777777" w:rsidR="00167B19" w:rsidRPr="00DD350F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Sekułowicz, M. (2013).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Wypalanie się sił rodziców dzieci z niepełnosprawnością.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Wrocław : Wydawnictwo Naukowe Dolnośląskiej Szkoły Wyższej.</w:t>
            </w:r>
          </w:p>
        </w:tc>
      </w:tr>
    </w:tbl>
    <w:p w14:paraId="4E6EA48A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AB330E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D2494D" w14:textId="77777777" w:rsidR="0085747A" w:rsidRPr="00DD350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552BEB5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6ACDEA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6A71A2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9635B6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974322" w14:textId="77777777" w:rsidR="0066672B" w:rsidRPr="00DD350F" w:rsidRDefault="0066672B" w:rsidP="0066672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6672B" w:rsidRPr="00DD350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DD53D" w14:textId="77777777" w:rsidR="00662694" w:rsidRDefault="00662694" w:rsidP="00C16ABF">
      <w:pPr>
        <w:spacing w:after="0" w:line="240" w:lineRule="auto"/>
      </w:pPr>
      <w:r>
        <w:separator/>
      </w:r>
    </w:p>
  </w:endnote>
  <w:endnote w:type="continuationSeparator" w:id="0">
    <w:p w14:paraId="1F7EECFD" w14:textId="77777777" w:rsidR="00662694" w:rsidRDefault="006626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C54A9" w14:textId="77777777" w:rsidR="00662694" w:rsidRDefault="00662694" w:rsidP="00C16ABF">
      <w:pPr>
        <w:spacing w:after="0" w:line="240" w:lineRule="auto"/>
      </w:pPr>
      <w:r>
        <w:separator/>
      </w:r>
    </w:p>
  </w:footnote>
  <w:footnote w:type="continuationSeparator" w:id="0">
    <w:p w14:paraId="065E98CC" w14:textId="77777777" w:rsidR="00662694" w:rsidRDefault="00662694" w:rsidP="00C16ABF">
      <w:pPr>
        <w:spacing w:after="0" w:line="240" w:lineRule="auto"/>
      </w:pPr>
      <w:r>
        <w:continuationSeparator/>
      </w:r>
    </w:p>
  </w:footnote>
  <w:footnote w:id="1">
    <w:p w14:paraId="50508CC2" w14:textId="77777777" w:rsidR="00EA109D" w:rsidRDefault="00EA109D" w:rsidP="00EA10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71384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CCD"/>
    <w:rsid w:val="000048FD"/>
    <w:rsid w:val="000077B4"/>
    <w:rsid w:val="00015B8F"/>
    <w:rsid w:val="00022ECE"/>
    <w:rsid w:val="00042A51"/>
    <w:rsid w:val="00042D2E"/>
    <w:rsid w:val="00044C82"/>
    <w:rsid w:val="00066189"/>
    <w:rsid w:val="00070ED6"/>
    <w:rsid w:val="000742DC"/>
    <w:rsid w:val="00084C12"/>
    <w:rsid w:val="0009036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E6A"/>
    <w:rsid w:val="000D04B0"/>
    <w:rsid w:val="000F1C57"/>
    <w:rsid w:val="000F5615"/>
    <w:rsid w:val="00117503"/>
    <w:rsid w:val="00124BFF"/>
    <w:rsid w:val="0012560E"/>
    <w:rsid w:val="00127108"/>
    <w:rsid w:val="00134B13"/>
    <w:rsid w:val="00146BC0"/>
    <w:rsid w:val="00153C41"/>
    <w:rsid w:val="00154381"/>
    <w:rsid w:val="001554A5"/>
    <w:rsid w:val="00161B66"/>
    <w:rsid w:val="001640A7"/>
    <w:rsid w:val="00164FA7"/>
    <w:rsid w:val="00166A03"/>
    <w:rsid w:val="00167B19"/>
    <w:rsid w:val="001718A7"/>
    <w:rsid w:val="001737CF"/>
    <w:rsid w:val="00175039"/>
    <w:rsid w:val="00175AA1"/>
    <w:rsid w:val="00175C1F"/>
    <w:rsid w:val="00176083"/>
    <w:rsid w:val="00180C0C"/>
    <w:rsid w:val="00192F37"/>
    <w:rsid w:val="001A509D"/>
    <w:rsid w:val="001A70D2"/>
    <w:rsid w:val="001D657B"/>
    <w:rsid w:val="001D7B54"/>
    <w:rsid w:val="001E0209"/>
    <w:rsid w:val="001E4ACA"/>
    <w:rsid w:val="001F2CA2"/>
    <w:rsid w:val="002040D4"/>
    <w:rsid w:val="002144C0"/>
    <w:rsid w:val="002163AF"/>
    <w:rsid w:val="0022477D"/>
    <w:rsid w:val="002278A9"/>
    <w:rsid w:val="002336F9"/>
    <w:rsid w:val="0024028F"/>
    <w:rsid w:val="00244A19"/>
    <w:rsid w:val="00244ABC"/>
    <w:rsid w:val="00250157"/>
    <w:rsid w:val="00272A8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429"/>
    <w:rsid w:val="002D3375"/>
    <w:rsid w:val="002D73D4"/>
    <w:rsid w:val="002E66B4"/>
    <w:rsid w:val="002F02A3"/>
    <w:rsid w:val="002F4ABE"/>
    <w:rsid w:val="002F78D7"/>
    <w:rsid w:val="003018BA"/>
    <w:rsid w:val="0030395F"/>
    <w:rsid w:val="00305C92"/>
    <w:rsid w:val="003151C5"/>
    <w:rsid w:val="003343CF"/>
    <w:rsid w:val="00346FE9"/>
    <w:rsid w:val="00347066"/>
    <w:rsid w:val="0034759A"/>
    <w:rsid w:val="003503F6"/>
    <w:rsid w:val="0035149D"/>
    <w:rsid w:val="003530DD"/>
    <w:rsid w:val="00363F78"/>
    <w:rsid w:val="003A0A5B"/>
    <w:rsid w:val="003A1176"/>
    <w:rsid w:val="003C018B"/>
    <w:rsid w:val="003C0BAE"/>
    <w:rsid w:val="003D18A9"/>
    <w:rsid w:val="003D6CE2"/>
    <w:rsid w:val="003E1941"/>
    <w:rsid w:val="003E2FE6"/>
    <w:rsid w:val="003E49D5"/>
    <w:rsid w:val="003F205D"/>
    <w:rsid w:val="003F23A5"/>
    <w:rsid w:val="003F38C0"/>
    <w:rsid w:val="00402141"/>
    <w:rsid w:val="004079FE"/>
    <w:rsid w:val="00410C43"/>
    <w:rsid w:val="00414E3C"/>
    <w:rsid w:val="0042244A"/>
    <w:rsid w:val="0042745A"/>
    <w:rsid w:val="00431D5C"/>
    <w:rsid w:val="00432824"/>
    <w:rsid w:val="004333A8"/>
    <w:rsid w:val="004362C6"/>
    <w:rsid w:val="00437FA2"/>
    <w:rsid w:val="0044310C"/>
    <w:rsid w:val="00445970"/>
    <w:rsid w:val="00461EFC"/>
    <w:rsid w:val="004652C2"/>
    <w:rsid w:val="004706D1"/>
    <w:rsid w:val="00471326"/>
    <w:rsid w:val="00474E07"/>
    <w:rsid w:val="0047598D"/>
    <w:rsid w:val="004810CE"/>
    <w:rsid w:val="004840FD"/>
    <w:rsid w:val="00490F7D"/>
    <w:rsid w:val="00491678"/>
    <w:rsid w:val="004960B5"/>
    <w:rsid w:val="004968E2"/>
    <w:rsid w:val="004A3EEA"/>
    <w:rsid w:val="004A4D1F"/>
    <w:rsid w:val="004C270F"/>
    <w:rsid w:val="004D02A4"/>
    <w:rsid w:val="004D10BC"/>
    <w:rsid w:val="004D5282"/>
    <w:rsid w:val="004F008E"/>
    <w:rsid w:val="004F1551"/>
    <w:rsid w:val="004F55A3"/>
    <w:rsid w:val="0050163D"/>
    <w:rsid w:val="005038A4"/>
    <w:rsid w:val="0050496F"/>
    <w:rsid w:val="0050722A"/>
    <w:rsid w:val="00513B6F"/>
    <w:rsid w:val="00517C63"/>
    <w:rsid w:val="005208E6"/>
    <w:rsid w:val="0052132B"/>
    <w:rsid w:val="00524354"/>
    <w:rsid w:val="005363C4"/>
    <w:rsid w:val="00536BDE"/>
    <w:rsid w:val="00541D54"/>
    <w:rsid w:val="00543ACC"/>
    <w:rsid w:val="00547820"/>
    <w:rsid w:val="0056696D"/>
    <w:rsid w:val="0057691D"/>
    <w:rsid w:val="00577474"/>
    <w:rsid w:val="0059484D"/>
    <w:rsid w:val="005A0855"/>
    <w:rsid w:val="005A2E02"/>
    <w:rsid w:val="005A3196"/>
    <w:rsid w:val="005A6A51"/>
    <w:rsid w:val="005C06EA"/>
    <w:rsid w:val="005C080F"/>
    <w:rsid w:val="005C55E5"/>
    <w:rsid w:val="005C696A"/>
    <w:rsid w:val="005E6E85"/>
    <w:rsid w:val="005F31D2"/>
    <w:rsid w:val="00600CB6"/>
    <w:rsid w:val="0061029B"/>
    <w:rsid w:val="00617230"/>
    <w:rsid w:val="00621CE1"/>
    <w:rsid w:val="00627FC9"/>
    <w:rsid w:val="00637B43"/>
    <w:rsid w:val="00647547"/>
    <w:rsid w:val="00647FA8"/>
    <w:rsid w:val="00650C5F"/>
    <w:rsid w:val="00654934"/>
    <w:rsid w:val="00654F17"/>
    <w:rsid w:val="006620D9"/>
    <w:rsid w:val="00662694"/>
    <w:rsid w:val="0066672B"/>
    <w:rsid w:val="00667798"/>
    <w:rsid w:val="00671958"/>
    <w:rsid w:val="0067292D"/>
    <w:rsid w:val="00675843"/>
    <w:rsid w:val="00684D6E"/>
    <w:rsid w:val="00696477"/>
    <w:rsid w:val="006A0DCB"/>
    <w:rsid w:val="006A4618"/>
    <w:rsid w:val="006D050F"/>
    <w:rsid w:val="006D4F2D"/>
    <w:rsid w:val="006D5DE0"/>
    <w:rsid w:val="006D6139"/>
    <w:rsid w:val="006E2B21"/>
    <w:rsid w:val="006E5D65"/>
    <w:rsid w:val="006F1282"/>
    <w:rsid w:val="006F1416"/>
    <w:rsid w:val="006F1FBC"/>
    <w:rsid w:val="006F31E2"/>
    <w:rsid w:val="006F7F62"/>
    <w:rsid w:val="00706544"/>
    <w:rsid w:val="007072BA"/>
    <w:rsid w:val="00707710"/>
    <w:rsid w:val="0071620A"/>
    <w:rsid w:val="00724677"/>
    <w:rsid w:val="007246F0"/>
    <w:rsid w:val="00725459"/>
    <w:rsid w:val="007327BD"/>
    <w:rsid w:val="00734608"/>
    <w:rsid w:val="00745302"/>
    <w:rsid w:val="00745CED"/>
    <w:rsid w:val="007461D6"/>
    <w:rsid w:val="00746EC8"/>
    <w:rsid w:val="00763BF1"/>
    <w:rsid w:val="00766FD4"/>
    <w:rsid w:val="0078166D"/>
    <w:rsid w:val="0078168C"/>
    <w:rsid w:val="007848BC"/>
    <w:rsid w:val="00787C2A"/>
    <w:rsid w:val="00790E27"/>
    <w:rsid w:val="00796D3D"/>
    <w:rsid w:val="007A265C"/>
    <w:rsid w:val="007A4022"/>
    <w:rsid w:val="007A6E6E"/>
    <w:rsid w:val="007B7FDF"/>
    <w:rsid w:val="007C3299"/>
    <w:rsid w:val="007C3BCC"/>
    <w:rsid w:val="007C4546"/>
    <w:rsid w:val="007C5A01"/>
    <w:rsid w:val="007C5A16"/>
    <w:rsid w:val="007D0875"/>
    <w:rsid w:val="007D6E56"/>
    <w:rsid w:val="007F4155"/>
    <w:rsid w:val="008013AC"/>
    <w:rsid w:val="00811C0B"/>
    <w:rsid w:val="0081554D"/>
    <w:rsid w:val="0081707E"/>
    <w:rsid w:val="008402F7"/>
    <w:rsid w:val="008449B3"/>
    <w:rsid w:val="008552A2"/>
    <w:rsid w:val="008572DB"/>
    <w:rsid w:val="0085747A"/>
    <w:rsid w:val="00866730"/>
    <w:rsid w:val="0087473C"/>
    <w:rsid w:val="00884922"/>
    <w:rsid w:val="00885F64"/>
    <w:rsid w:val="008917F9"/>
    <w:rsid w:val="008A2337"/>
    <w:rsid w:val="008A45F7"/>
    <w:rsid w:val="008A6CFE"/>
    <w:rsid w:val="008B0A62"/>
    <w:rsid w:val="008C0CC0"/>
    <w:rsid w:val="008C1778"/>
    <w:rsid w:val="008C19A9"/>
    <w:rsid w:val="008C379D"/>
    <w:rsid w:val="008C5147"/>
    <w:rsid w:val="008C5359"/>
    <w:rsid w:val="008C5363"/>
    <w:rsid w:val="008C67ED"/>
    <w:rsid w:val="008D3DFB"/>
    <w:rsid w:val="008E64F4"/>
    <w:rsid w:val="008F12C9"/>
    <w:rsid w:val="008F6E29"/>
    <w:rsid w:val="00911059"/>
    <w:rsid w:val="00911977"/>
    <w:rsid w:val="00916188"/>
    <w:rsid w:val="00923D7D"/>
    <w:rsid w:val="00930927"/>
    <w:rsid w:val="009422C9"/>
    <w:rsid w:val="0095014E"/>
    <w:rsid w:val="009508DF"/>
    <w:rsid w:val="00950DAC"/>
    <w:rsid w:val="00954A07"/>
    <w:rsid w:val="00963999"/>
    <w:rsid w:val="00997F14"/>
    <w:rsid w:val="009A78D9"/>
    <w:rsid w:val="009B1ADF"/>
    <w:rsid w:val="009C3E31"/>
    <w:rsid w:val="009C54AE"/>
    <w:rsid w:val="009C64B8"/>
    <w:rsid w:val="009C788E"/>
    <w:rsid w:val="009D3F3B"/>
    <w:rsid w:val="009E0543"/>
    <w:rsid w:val="009E3B41"/>
    <w:rsid w:val="009E4755"/>
    <w:rsid w:val="009E48D1"/>
    <w:rsid w:val="009F3C5C"/>
    <w:rsid w:val="009F4610"/>
    <w:rsid w:val="009F723E"/>
    <w:rsid w:val="00A00ECC"/>
    <w:rsid w:val="00A155EE"/>
    <w:rsid w:val="00A2245B"/>
    <w:rsid w:val="00A26075"/>
    <w:rsid w:val="00A30110"/>
    <w:rsid w:val="00A36899"/>
    <w:rsid w:val="00A371F6"/>
    <w:rsid w:val="00A43BF6"/>
    <w:rsid w:val="00A53FA5"/>
    <w:rsid w:val="00A54817"/>
    <w:rsid w:val="00A57968"/>
    <w:rsid w:val="00A601C8"/>
    <w:rsid w:val="00A60799"/>
    <w:rsid w:val="00A70014"/>
    <w:rsid w:val="00A756BF"/>
    <w:rsid w:val="00A84C85"/>
    <w:rsid w:val="00A97DE1"/>
    <w:rsid w:val="00AA4C34"/>
    <w:rsid w:val="00AB053C"/>
    <w:rsid w:val="00AB54B2"/>
    <w:rsid w:val="00AD1146"/>
    <w:rsid w:val="00AD27D3"/>
    <w:rsid w:val="00AD4B6F"/>
    <w:rsid w:val="00AD66D6"/>
    <w:rsid w:val="00AE1160"/>
    <w:rsid w:val="00AE203C"/>
    <w:rsid w:val="00AE2E74"/>
    <w:rsid w:val="00AE3A84"/>
    <w:rsid w:val="00AE5FCB"/>
    <w:rsid w:val="00AF0883"/>
    <w:rsid w:val="00AF2C1E"/>
    <w:rsid w:val="00B06142"/>
    <w:rsid w:val="00B063D8"/>
    <w:rsid w:val="00B121E3"/>
    <w:rsid w:val="00B135B1"/>
    <w:rsid w:val="00B3130B"/>
    <w:rsid w:val="00B34EC6"/>
    <w:rsid w:val="00B37A37"/>
    <w:rsid w:val="00B40ADB"/>
    <w:rsid w:val="00B43B77"/>
    <w:rsid w:val="00B43E80"/>
    <w:rsid w:val="00B607DB"/>
    <w:rsid w:val="00B63648"/>
    <w:rsid w:val="00B66529"/>
    <w:rsid w:val="00B72802"/>
    <w:rsid w:val="00B75946"/>
    <w:rsid w:val="00B8056E"/>
    <w:rsid w:val="00B819C8"/>
    <w:rsid w:val="00B82308"/>
    <w:rsid w:val="00B90885"/>
    <w:rsid w:val="00BA5015"/>
    <w:rsid w:val="00BB520A"/>
    <w:rsid w:val="00BC35BB"/>
    <w:rsid w:val="00BD09E1"/>
    <w:rsid w:val="00BD3869"/>
    <w:rsid w:val="00BD4816"/>
    <w:rsid w:val="00BD66E9"/>
    <w:rsid w:val="00BD6FF4"/>
    <w:rsid w:val="00BF2C41"/>
    <w:rsid w:val="00C01BEB"/>
    <w:rsid w:val="00C058B4"/>
    <w:rsid w:val="00C05F44"/>
    <w:rsid w:val="00C11FCE"/>
    <w:rsid w:val="00C131B5"/>
    <w:rsid w:val="00C14AFE"/>
    <w:rsid w:val="00C16ABF"/>
    <w:rsid w:val="00C170AE"/>
    <w:rsid w:val="00C26CB7"/>
    <w:rsid w:val="00C324C1"/>
    <w:rsid w:val="00C32D46"/>
    <w:rsid w:val="00C36992"/>
    <w:rsid w:val="00C56036"/>
    <w:rsid w:val="00C56D2F"/>
    <w:rsid w:val="00C61DC5"/>
    <w:rsid w:val="00C67E92"/>
    <w:rsid w:val="00C70A26"/>
    <w:rsid w:val="00C71841"/>
    <w:rsid w:val="00C766DF"/>
    <w:rsid w:val="00C82CA3"/>
    <w:rsid w:val="00C925CA"/>
    <w:rsid w:val="00C94B98"/>
    <w:rsid w:val="00CA1D12"/>
    <w:rsid w:val="00CA2B96"/>
    <w:rsid w:val="00CA5089"/>
    <w:rsid w:val="00CA54D7"/>
    <w:rsid w:val="00CC5D13"/>
    <w:rsid w:val="00CD6897"/>
    <w:rsid w:val="00CE591F"/>
    <w:rsid w:val="00CE5BAC"/>
    <w:rsid w:val="00CF25BE"/>
    <w:rsid w:val="00CF5BBC"/>
    <w:rsid w:val="00CF78ED"/>
    <w:rsid w:val="00D02B25"/>
    <w:rsid w:val="00D02EBA"/>
    <w:rsid w:val="00D06CD7"/>
    <w:rsid w:val="00D17C3C"/>
    <w:rsid w:val="00D26B2C"/>
    <w:rsid w:val="00D352C9"/>
    <w:rsid w:val="00D35F49"/>
    <w:rsid w:val="00D425B2"/>
    <w:rsid w:val="00D428D6"/>
    <w:rsid w:val="00D50105"/>
    <w:rsid w:val="00D550E8"/>
    <w:rsid w:val="00D552B2"/>
    <w:rsid w:val="00D55A48"/>
    <w:rsid w:val="00D608D1"/>
    <w:rsid w:val="00D74119"/>
    <w:rsid w:val="00D8075B"/>
    <w:rsid w:val="00D82E96"/>
    <w:rsid w:val="00D8678B"/>
    <w:rsid w:val="00DA2114"/>
    <w:rsid w:val="00DC0222"/>
    <w:rsid w:val="00DC60F8"/>
    <w:rsid w:val="00DD350F"/>
    <w:rsid w:val="00DD68ED"/>
    <w:rsid w:val="00DE09C0"/>
    <w:rsid w:val="00DE4A14"/>
    <w:rsid w:val="00DF320D"/>
    <w:rsid w:val="00DF71C8"/>
    <w:rsid w:val="00E129B8"/>
    <w:rsid w:val="00E21E7D"/>
    <w:rsid w:val="00E229E3"/>
    <w:rsid w:val="00E22FBC"/>
    <w:rsid w:val="00E24BF5"/>
    <w:rsid w:val="00E25338"/>
    <w:rsid w:val="00E51E44"/>
    <w:rsid w:val="00E5559D"/>
    <w:rsid w:val="00E55EED"/>
    <w:rsid w:val="00E63348"/>
    <w:rsid w:val="00E742AA"/>
    <w:rsid w:val="00E772A9"/>
    <w:rsid w:val="00E77E88"/>
    <w:rsid w:val="00E8107D"/>
    <w:rsid w:val="00E960BB"/>
    <w:rsid w:val="00EA109D"/>
    <w:rsid w:val="00EA2074"/>
    <w:rsid w:val="00EA4832"/>
    <w:rsid w:val="00EA4E9D"/>
    <w:rsid w:val="00EC4899"/>
    <w:rsid w:val="00ED03AB"/>
    <w:rsid w:val="00ED32D2"/>
    <w:rsid w:val="00ED4112"/>
    <w:rsid w:val="00EE32DE"/>
    <w:rsid w:val="00EE5457"/>
    <w:rsid w:val="00EF01D0"/>
    <w:rsid w:val="00EF1527"/>
    <w:rsid w:val="00EF423B"/>
    <w:rsid w:val="00F070AB"/>
    <w:rsid w:val="00F12AFD"/>
    <w:rsid w:val="00F13C00"/>
    <w:rsid w:val="00F17567"/>
    <w:rsid w:val="00F175C9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E6BE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FACC5"/>
  <w15:docId w15:val="{1E289178-C2E7-423E-8089-A58BEC46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BD029-24C7-46BA-AF85-92729F18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6</Pages>
  <Words>1553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4</cp:revision>
  <cp:lastPrinted>2019-02-06T12:12:00Z</cp:lastPrinted>
  <dcterms:created xsi:type="dcterms:W3CDTF">2025-01-27T11:46:00Z</dcterms:created>
  <dcterms:modified xsi:type="dcterms:W3CDTF">2026-06-15T11:22:00Z</dcterms:modified>
</cp:coreProperties>
</file>